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8D" w:rsidRPr="00F7661A" w:rsidRDefault="00D60A8D" w:rsidP="00271DD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Pr="00F7661A" w:rsidRDefault="00D60A8D" w:rsidP="00271DD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№7</w:t>
      </w:r>
    </w:p>
    <w:p w:rsidR="00D60A8D" w:rsidRPr="00F7661A" w:rsidRDefault="00D60A8D" w:rsidP="00271D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сообщении мандатной комиссии</w:t>
      </w:r>
      <w:r w:rsidRPr="00D6679A"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сообщение мандатной комиссии Совета депутатов </w:t>
      </w: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  <w:r>
        <w:rPr>
          <w:rFonts w:ascii="Times New Roman" w:hAnsi="Times New Roman"/>
          <w:sz w:val="28"/>
          <w:szCs w:val="28"/>
        </w:rPr>
        <w:t xml:space="preserve"> и в соответствии со ст.18 Устава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. 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60A8D" w:rsidRDefault="00D60A8D" w:rsidP="00271DD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60A8D" w:rsidRDefault="00D60A8D" w:rsidP="00271DD8">
      <w:pPr>
        <w:pStyle w:val="BodyText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Сообщение мандатной комиссии Совета депутатов </w:t>
      </w:r>
      <w:r w:rsidRPr="00F7661A">
        <w:rPr>
          <w:sz w:val="28"/>
          <w:szCs w:val="28"/>
        </w:rPr>
        <w:t>Петровского сельсовета</w:t>
      </w:r>
      <w:r w:rsidRPr="00F61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принять к сведению (приложение № 1).</w:t>
      </w:r>
    </w:p>
    <w:p w:rsidR="00D60A8D" w:rsidRPr="00F6135C" w:rsidRDefault="00D60A8D" w:rsidP="00271DD8">
      <w:pPr>
        <w:pStyle w:val="BodyText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Совет депутатов </w:t>
      </w:r>
      <w:r w:rsidRPr="00F7661A">
        <w:rPr>
          <w:sz w:val="28"/>
          <w:szCs w:val="28"/>
        </w:rPr>
        <w:t>Петровского сельсовета</w:t>
      </w:r>
      <w:r w:rsidRPr="00F61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пятого созыва правомочным.</w:t>
      </w:r>
    </w:p>
    <w:p w:rsidR="00D60A8D" w:rsidRDefault="00D60A8D" w:rsidP="00271DD8">
      <w:pPr>
        <w:pStyle w:val="BodyText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F6135C">
        <w:rPr>
          <w:sz w:val="28"/>
          <w:szCs w:val="28"/>
        </w:rPr>
        <w:t>Настоящее решение вступает в законную силу с момента его принятия</w:t>
      </w:r>
      <w:r>
        <w:rPr>
          <w:sz w:val="28"/>
          <w:szCs w:val="28"/>
        </w:rPr>
        <w:t>.</w:t>
      </w:r>
    </w:p>
    <w:p w:rsidR="00D60A8D" w:rsidRDefault="00D60A8D" w:rsidP="00271DD8">
      <w:pPr>
        <w:pStyle w:val="ConsPlusNormal"/>
        <w:widowControl/>
        <w:numPr>
          <w:ilvl w:val="0"/>
          <w:numId w:val="4"/>
        </w:numPr>
        <w:tabs>
          <w:tab w:val="clear" w:pos="735"/>
          <w:tab w:val="left" w:pos="1080"/>
        </w:tabs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Опубликовать настоящее решение в периодическом печатном издании «Петровский Вестник» </w:t>
      </w:r>
      <w:r>
        <w:rPr>
          <w:rFonts w:ascii="Times New Roman" w:hAnsi="Times New Roman"/>
          <w:sz w:val="28"/>
          <w:szCs w:val="28"/>
        </w:rPr>
        <w:t>и разместить на официальном интернет-сайте администрации Петровского сельсовета Ордынского района Новосибирской области.</w:t>
      </w:r>
    </w:p>
    <w:p w:rsidR="00D60A8D" w:rsidRPr="00F6135C" w:rsidRDefault="00D60A8D" w:rsidP="00271DD8">
      <w:pPr>
        <w:pStyle w:val="BodyText3"/>
        <w:tabs>
          <w:tab w:val="left" w:pos="1080"/>
        </w:tabs>
        <w:spacing w:after="0"/>
        <w:jc w:val="both"/>
        <w:rPr>
          <w:sz w:val="28"/>
          <w:szCs w:val="28"/>
        </w:rPr>
      </w:pPr>
    </w:p>
    <w:p w:rsidR="00D60A8D" w:rsidRPr="00F6135C" w:rsidRDefault="00D60A8D" w:rsidP="00271DD8">
      <w:pPr>
        <w:pStyle w:val="BodyText3"/>
        <w:spacing w:after="0"/>
        <w:jc w:val="both"/>
        <w:rPr>
          <w:sz w:val="28"/>
          <w:szCs w:val="28"/>
        </w:rPr>
      </w:pPr>
    </w:p>
    <w:p w:rsidR="00D60A8D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6135C">
        <w:rPr>
          <w:rFonts w:ascii="Times New Roman" w:hAnsi="Times New Roman"/>
          <w:sz w:val="28"/>
          <w:szCs w:val="28"/>
        </w:rPr>
        <w:t xml:space="preserve"> сессии </w:t>
      </w: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Г.В.</w:t>
      </w:r>
      <w:r w:rsidRPr="00F6135C">
        <w:rPr>
          <w:rFonts w:ascii="Times New Roman" w:hAnsi="Times New Roman"/>
          <w:sz w:val="28"/>
          <w:szCs w:val="28"/>
        </w:rPr>
        <w:t xml:space="preserve">                        </w:t>
      </w:r>
    </w:p>
    <w:p w:rsidR="00D60A8D" w:rsidRPr="00F6135C" w:rsidRDefault="00D60A8D" w:rsidP="00271DD8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            </w:t>
      </w: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Ордынского района</w:t>
      </w:r>
      <w:r w:rsidRPr="00F6135C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D60A8D" w:rsidRPr="00F7661A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Новосибирской области</w:t>
      </w:r>
    </w:p>
    <w:p w:rsidR="00D60A8D" w:rsidRPr="00F7661A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/>
    <w:p w:rsidR="00D60A8D" w:rsidRDefault="00D60A8D" w:rsidP="00271DD8"/>
    <w:p w:rsidR="00D60A8D" w:rsidRDefault="00D60A8D" w:rsidP="00271DD8"/>
    <w:sectPr w:rsidR="00D60A8D" w:rsidSect="00271D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936A7F"/>
    <w:multiLevelType w:val="hybridMultilevel"/>
    <w:tmpl w:val="901AA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B3F7EF7"/>
    <w:multiLevelType w:val="hybridMultilevel"/>
    <w:tmpl w:val="5B3A2FF4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55A4"/>
    <w:rsid w:val="00050E56"/>
    <w:rsid w:val="00151919"/>
    <w:rsid w:val="00191E3D"/>
    <w:rsid w:val="001B69A1"/>
    <w:rsid w:val="001C28D5"/>
    <w:rsid w:val="001D3315"/>
    <w:rsid w:val="00201F7C"/>
    <w:rsid w:val="00240B32"/>
    <w:rsid w:val="002635DC"/>
    <w:rsid w:val="00271DD8"/>
    <w:rsid w:val="002F529F"/>
    <w:rsid w:val="00307D5A"/>
    <w:rsid w:val="003624E2"/>
    <w:rsid w:val="004C32C4"/>
    <w:rsid w:val="004F2DFE"/>
    <w:rsid w:val="00506B0C"/>
    <w:rsid w:val="0055764F"/>
    <w:rsid w:val="00562AC2"/>
    <w:rsid w:val="005C7E1B"/>
    <w:rsid w:val="00641362"/>
    <w:rsid w:val="0065131C"/>
    <w:rsid w:val="00663BD8"/>
    <w:rsid w:val="0067485C"/>
    <w:rsid w:val="00692FE1"/>
    <w:rsid w:val="00697082"/>
    <w:rsid w:val="006C4DBC"/>
    <w:rsid w:val="006F627B"/>
    <w:rsid w:val="00705A5A"/>
    <w:rsid w:val="0075440A"/>
    <w:rsid w:val="00764802"/>
    <w:rsid w:val="007748F2"/>
    <w:rsid w:val="007773B0"/>
    <w:rsid w:val="00785A46"/>
    <w:rsid w:val="007939A6"/>
    <w:rsid w:val="007C1861"/>
    <w:rsid w:val="00803ADF"/>
    <w:rsid w:val="00804415"/>
    <w:rsid w:val="00831860"/>
    <w:rsid w:val="00834A6C"/>
    <w:rsid w:val="00853395"/>
    <w:rsid w:val="008579F3"/>
    <w:rsid w:val="00870D02"/>
    <w:rsid w:val="008B304E"/>
    <w:rsid w:val="008B47B5"/>
    <w:rsid w:val="009D123E"/>
    <w:rsid w:val="009D32C7"/>
    <w:rsid w:val="009E056B"/>
    <w:rsid w:val="009F63CA"/>
    <w:rsid w:val="00A03E96"/>
    <w:rsid w:val="00A267FB"/>
    <w:rsid w:val="00A27BED"/>
    <w:rsid w:val="00A532BB"/>
    <w:rsid w:val="00A6048A"/>
    <w:rsid w:val="00AD684B"/>
    <w:rsid w:val="00AF5E19"/>
    <w:rsid w:val="00B020F9"/>
    <w:rsid w:val="00B22DA5"/>
    <w:rsid w:val="00B30B9B"/>
    <w:rsid w:val="00B64B31"/>
    <w:rsid w:val="00B9384B"/>
    <w:rsid w:val="00BE47F3"/>
    <w:rsid w:val="00C13EFE"/>
    <w:rsid w:val="00C815AF"/>
    <w:rsid w:val="00CC6839"/>
    <w:rsid w:val="00CE753A"/>
    <w:rsid w:val="00CF6918"/>
    <w:rsid w:val="00D03397"/>
    <w:rsid w:val="00D23C2C"/>
    <w:rsid w:val="00D30BF4"/>
    <w:rsid w:val="00D35493"/>
    <w:rsid w:val="00D60A8D"/>
    <w:rsid w:val="00D6679A"/>
    <w:rsid w:val="00DB066C"/>
    <w:rsid w:val="00DB14A6"/>
    <w:rsid w:val="00E44938"/>
    <w:rsid w:val="00E57AA5"/>
    <w:rsid w:val="00E57C19"/>
    <w:rsid w:val="00ED2559"/>
    <w:rsid w:val="00F41F4A"/>
    <w:rsid w:val="00F6135C"/>
    <w:rsid w:val="00F75714"/>
    <w:rsid w:val="00F7661A"/>
    <w:rsid w:val="00FC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F6135C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F6135C"/>
    <w:rPr>
      <w:rFonts w:ascii="Arial" w:hAnsi="Arial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221</Words>
  <Characters>1265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10</cp:revision>
  <cp:lastPrinted>2015-11-19T04:25:00Z</cp:lastPrinted>
  <dcterms:created xsi:type="dcterms:W3CDTF">2015-10-05T08:12:00Z</dcterms:created>
  <dcterms:modified xsi:type="dcterms:W3CDTF">2005-11-01T20:34:00Z</dcterms:modified>
</cp:coreProperties>
</file>